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9EAA9" w14:textId="77777777" w:rsidR="00736D1C" w:rsidRPr="0068628B" w:rsidRDefault="00736D1C" w:rsidP="00736D1C">
      <w:pPr>
        <w:pStyle w:val="a3"/>
        <w:spacing w:line="396" w:lineRule="exact"/>
        <w:jc w:val="center"/>
        <w:rPr>
          <w:rFonts w:ascii="ＭＳ ゴシック" w:eastAsia="ＭＳ ゴシック" w:hAnsi="ＭＳ ゴシック"/>
          <w:b/>
          <w:sz w:val="32"/>
        </w:rPr>
      </w:pPr>
      <w:r w:rsidRPr="0068628B">
        <w:rPr>
          <w:rFonts w:ascii="ＭＳ ゴシック" w:eastAsia="ＭＳ ゴシック" w:hAnsi="ＭＳ ゴシック" w:hint="eastAsia"/>
          <w:b/>
          <w:sz w:val="32"/>
        </w:rPr>
        <w:t>参 加 申 込 書</w:t>
      </w:r>
    </w:p>
    <w:p w14:paraId="2B2C4377" w14:textId="77777777" w:rsidR="00736D1C" w:rsidRPr="0068628B" w:rsidRDefault="00736D1C" w:rsidP="00736D1C">
      <w:pPr>
        <w:pStyle w:val="a3"/>
        <w:rPr>
          <w:rFonts w:ascii="ＭＳ ゴシック" w:eastAsia="ＭＳ ゴシック" w:hAnsi="ＭＳ ゴシック"/>
          <w:b/>
        </w:rPr>
      </w:pPr>
    </w:p>
    <w:p w14:paraId="5C24FF8D" w14:textId="77777777" w:rsidR="00736D1C" w:rsidRPr="00791F7A" w:rsidRDefault="00736D1C" w:rsidP="00736D1C">
      <w:pPr>
        <w:pStyle w:val="a3"/>
        <w:rPr>
          <w:rFonts w:ascii="ＭＳ ゴシック" w:eastAsia="ＭＳ ゴシック" w:hAnsi="ＭＳ ゴシック"/>
          <w:b/>
          <w:sz w:val="18"/>
        </w:rPr>
      </w:pPr>
      <w:r w:rsidRPr="0068628B">
        <w:rPr>
          <w:rFonts w:ascii="ＭＳ ゴシック" w:eastAsia="ＭＳ ゴシック" w:hAnsi="ＭＳ ゴシック"/>
          <w:b/>
        </w:rPr>
        <w:t xml:space="preserve">                                      </w:t>
      </w:r>
      <w:r w:rsidRPr="0068628B">
        <w:rPr>
          <w:rFonts w:ascii="ＭＳ ゴシック" w:eastAsia="ＭＳ ゴシック" w:hAnsi="ＭＳ ゴシック"/>
          <w:b/>
          <w:sz w:val="22"/>
        </w:rPr>
        <w:t xml:space="preserve"> </w:t>
      </w:r>
      <w:r w:rsidRPr="0068628B">
        <w:rPr>
          <w:rFonts w:ascii="ＭＳ ゴシック" w:eastAsia="ＭＳ ゴシック" w:hAnsi="ＭＳ ゴシック" w:hint="eastAsia"/>
          <w:b/>
          <w:sz w:val="22"/>
        </w:rPr>
        <w:t>団体名</w:t>
      </w:r>
      <w:r>
        <w:rPr>
          <w:rFonts w:ascii="ＭＳ ゴシック" w:eastAsia="ＭＳ ゴシック" w:hAnsi="ＭＳ ゴシック" w:hint="eastAsia"/>
          <w:b/>
          <w:sz w:val="22"/>
        </w:rPr>
        <w:t xml:space="preserve">　　</w:t>
      </w:r>
      <w:r w:rsidRPr="00791F7A">
        <w:rPr>
          <w:rFonts w:ascii="ＭＳ ゴシック" w:eastAsia="ＭＳ ゴシック" w:hAnsi="ＭＳ ゴシック" w:hint="eastAsia"/>
          <w:b/>
          <w:sz w:val="44"/>
        </w:rPr>
        <w:t xml:space="preserve">　</w:t>
      </w:r>
    </w:p>
    <w:p w14:paraId="126C9D77" w14:textId="77777777" w:rsidR="00736D1C" w:rsidRPr="0068628B" w:rsidRDefault="00736D1C" w:rsidP="00736D1C">
      <w:pPr>
        <w:pStyle w:val="a3"/>
        <w:rPr>
          <w:rFonts w:ascii="ＭＳ ゴシック" w:eastAsia="ＭＳ ゴシック" w:hAnsi="ＭＳ ゴシック"/>
          <w:b/>
          <w:sz w:val="22"/>
        </w:rPr>
      </w:pPr>
      <w:r>
        <w:rPr>
          <w:rFonts w:ascii="ＭＳ ゴシック" w:eastAsia="ＭＳ ゴシック" w:hAnsi="ＭＳ ゴシック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535B9377" wp14:editId="7B351B03">
                <wp:simplePos x="0" y="0"/>
                <wp:positionH relativeFrom="column">
                  <wp:posOffset>2915920</wp:posOffset>
                </wp:positionH>
                <wp:positionV relativeFrom="paragraph">
                  <wp:posOffset>125095</wp:posOffset>
                </wp:positionV>
                <wp:extent cx="3200400" cy="0"/>
                <wp:effectExtent l="10795" t="10795" r="8255" b="8255"/>
                <wp:wrapNone/>
                <wp:docPr id="6" name="直線コネクタ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D0E90" id="直線コネクタ 6" o:spid="_x0000_s1026" style="position:absolute;left:0;text-align:lef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6pt,9.85pt" to="481.6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" o:allowincell="f" strokeweight=".5pt"/>
            </w:pict>
          </mc:Fallback>
        </mc:AlternateContent>
      </w:r>
    </w:p>
    <w:p w14:paraId="6BE19E84" w14:textId="77777777" w:rsidR="00736D1C" w:rsidRPr="0068628B" w:rsidRDefault="00736D1C" w:rsidP="00736D1C">
      <w:pPr>
        <w:pStyle w:val="a3"/>
        <w:spacing w:line="158" w:lineRule="exact"/>
        <w:rPr>
          <w:rFonts w:ascii="ＭＳ ゴシック" w:eastAsia="ＭＳ ゴシック" w:hAnsi="ＭＳ ゴシック"/>
          <w:b/>
          <w:sz w:val="22"/>
        </w:rPr>
      </w:pPr>
      <w:r w:rsidRPr="0068628B">
        <w:rPr>
          <w:rFonts w:ascii="ＭＳ ゴシック" w:eastAsia="ＭＳ ゴシック" w:hAnsi="ＭＳ ゴシック"/>
          <w:b/>
          <w:sz w:val="22"/>
        </w:rPr>
        <w:t xml:space="preserve">                                           </w:t>
      </w:r>
    </w:p>
    <w:p w14:paraId="498B2850" w14:textId="112C9CA3" w:rsidR="00736D1C" w:rsidRPr="0068628B" w:rsidRDefault="00736D1C" w:rsidP="00736D1C">
      <w:pPr>
        <w:pStyle w:val="a3"/>
        <w:rPr>
          <w:rFonts w:ascii="ＭＳ ゴシック" w:eastAsia="ＭＳ ゴシック" w:hAnsi="ＭＳ ゴシック"/>
          <w:b/>
          <w:sz w:val="22"/>
        </w:rPr>
      </w:pPr>
      <w:r w:rsidRPr="0068628B">
        <w:rPr>
          <w:rFonts w:ascii="ＭＳ ゴシック" w:eastAsia="ＭＳ ゴシック" w:hAnsi="ＭＳ ゴシック"/>
          <w:b/>
          <w:sz w:val="22"/>
        </w:rPr>
        <w:t xml:space="preserve">                     </w:t>
      </w:r>
      <w:r>
        <w:rPr>
          <w:rFonts w:ascii="ＭＳ ゴシック" w:eastAsia="ＭＳ ゴシック" w:hAnsi="ＭＳ ゴシック"/>
          <w:b/>
          <w:sz w:val="22"/>
        </w:rPr>
        <w:t xml:space="preserve">                　</w:t>
      </w:r>
      <w:r w:rsidRPr="0068628B">
        <w:rPr>
          <w:rFonts w:ascii="ＭＳ ゴシック" w:eastAsia="ＭＳ ゴシック" w:hAnsi="ＭＳ ゴシック" w:hint="eastAsia"/>
          <w:b/>
          <w:sz w:val="22"/>
        </w:rPr>
        <w:t>申込み責任者</w:t>
      </w:r>
      <w:r w:rsidR="002A7CD1">
        <w:rPr>
          <w:rFonts w:ascii="ＭＳ ゴシック" w:eastAsia="ＭＳ ゴシック" w:hAnsi="ＭＳ ゴシック" w:hint="eastAsia"/>
          <w:b/>
          <w:sz w:val="22"/>
        </w:rPr>
        <w:t xml:space="preserve">　　</w:t>
      </w:r>
    </w:p>
    <w:p w14:paraId="7A96505D" w14:textId="77777777" w:rsidR="00736D1C" w:rsidRPr="00D20B11" w:rsidRDefault="00736D1C" w:rsidP="00736D1C">
      <w:pPr>
        <w:pStyle w:val="a3"/>
        <w:rPr>
          <w:rFonts w:ascii="ＭＳ 明朝" w:hAnsi="ＭＳ 明朝"/>
          <w:spacing w:val="0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F5A39AD" wp14:editId="036377CB">
                <wp:simplePos x="0" y="0"/>
                <wp:positionH relativeFrom="column">
                  <wp:posOffset>3018155</wp:posOffset>
                </wp:positionH>
                <wp:positionV relativeFrom="paragraph">
                  <wp:posOffset>33020</wp:posOffset>
                </wp:positionV>
                <wp:extent cx="3098165" cy="0"/>
                <wp:effectExtent l="8255" t="13970" r="8255" b="5080"/>
                <wp:wrapNone/>
                <wp:docPr id="5" name="直線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981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2CF78" id="直線コネクタ 5" o:spid="_x0000_s1026" style="position:absolute;left:0;text-align:lef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.65pt,2.6pt" to="481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" o:allowincell="f" strokeweight=".5pt"/>
            </w:pict>
          </mc:Fallback>
        </mc:AlternateContent>
      </w:r>
    </w:p>
    <w:p w14:paraId="7395EEAD" w14:textId="67107906" w:rsidR="00736D1C" w:rsidRPr="00611A7E" w:rsidRDefault="00611A7E" w:rsidP="00611A7E">
      <w:pPr>
        <w:pStyle w:val="a3"/>
        <w:rPr>
          <w:rFonts w:ascii="ＭＳ 明朝" w:hAnsi="ＭＳ 明朝"/>
          <w:spacing w:val="0"/>
          <w:sz w:val="28"/>
          <w:szCs w:val="28"/>
        </w:rPr>
      </w:pPr>
      <w:r w:rsidRPr="00611A7E">
        <w:rPr>
          <w:rFonts w:ascii="ＭＳ 明朝" w:hAnsi="ＭＳ 明朝" w:hint="eastAsia"/>
          <w:spacing w:val="0"/>
          <w:sz w:val="28"/>
          <w:szCs w:val="28"/>
        </w:rPr>
        <w:t xml:space="preserve">（　</w:t>
      </w:r>
      <w:r>
        <w:rPr>
          <w:rFonts w:ascii="ＭＳ 明朝" w:hAnsi="ＭＳ 明朝" w:hint="eastAsia"/>
          <w:spacing w:val="0"/>
          <w:sz w:val="28"/>
          <w:szCs w:val="28"/>
        </w:rPr>
        <w:t xml:space="preserve">　　</w:t>
      </w:r>
      <w:r w:rsidR="009830DC">
        <w:rPr>
          <w:rFonts w:ascii="ＭＳ 明朝" w:hAnsi="ＭＳ 明朝" w:hint="eastAsia"/>
          <w:spacing w:val="0"/>
          <w:sz w:val="28"/>
          <w:szCs w:val="28"/>
        </w:rPr>
        <w:t>ジュニア</w:t>
      </w:r>
      <w:r>
        <w:rPr>
          <w:rFonts w:ascii="ＭＳ 明朝" w:hAnsi="ＭＳ 明朝" w:hint="eastAsia"/>
          <w:spacing w:val="0"/>
          <w:sz w:val="28"/>
          <w:szCs w:val="28"/>
        </w:rPr>
        <w:t xml:space="preserve">　　・　</w:t>
      </w:r>
      <w:r w:rsidR="00736D1C" w:rsidRPr="00611A7E">
        <w:rPr>
          <w:rFonts w:ascii="ＭＳ 明朝" w:hAnsi="ＭＳ 明朝" w:hint="eastAsia"/>
          <w:spacing w:val="0"/>
          <w:sz w:val="28"/>
          <w:szCs w:val="28"/>
        </w:rPr>
        <w:t xml:space="preserve">　</w:t>
      </w:r>
      <w:r w:rsidRPr="00611A7E">
        <w:rPr>
          <w:rFonts w:ascii="ＭＳ 明朝" w:hAnsi="ＭＳ 明朝" w:hint="eastAsia"/>
          <w:spacing w:val="0"/>
          <w:sz w:val="28"/>
          <w:szCs w:val="28"/>
        </w:rPr>
        <w:t>一般</w:t>
      </w:r>
      <w:r>
        <w:rPr>
          <w:rFonts w:ascii="ＭＳ 明朝" w:hAnsi="ＭＳ 明朝" w:hint="eastAsia"/>
          <w:spacing w:val="0"/>
          <w:sz w:val="28"/>
          <w:szCs w:val="28"/>
        </w:rPr>
        <w:t xml:space="preserve">　　・　　</w:t>
      </w:r>
      <w:r w:rsidR="00736D1C" w:rsidRPr="00611A7E">
        <w:rPr>
          <w:rFonts w:ascii="ＭＳ 明朝" w:hAnsi="ＭＳ 明朝" w:hint="eastAsia"/>
          <w:spacing w:val="0"/>
          <w:sz w:val="28"/>
          <w:szCs w:val="28"/>
        </w:rPr>
        <w:t>一般</w:t>
      </w:r>
      <w:r w:rsidR="007701E0" w:rsidRPr="00611A7E">
        <w:rPr>
          <w:rFonts w:ascii="ＭＳ 明朝" w:hAnsi="ＭＳ 明朝" w:hint="eastAsia"/>
          <w:spacing w:val="0"/>
          <w:sz w:val="28"/>
          <w:szCs w:val="28"/>
        </w:rPr>
        <w:t>ラージ</w:t>
      </w:r>
      <w:r w:rsidR="00736D1C" w:rsidRPr="00611A7E">
        <w:rPr>
          <w:rFonts w:ascii="ＭＳ 明朝" w:hAnsi="ＭＳ 明朝" w:hint="eastAsia"/>
          <w:spacing w:val="0"/>
          <w:sz w:val="28"/>
          <w:szCs w:val="28"/>
        </w:rPr>
        <w:t xml:space="preserve">　</w:t>
      </w:r>
      <w:r>
        <w:rPr>
          <w:rFonts w:ascii="ＭＳ 明朝" w:hAnsi="ＭＳ 明朝" w:hint="eastAsia"/>
          <w:spacing w:val="0"/>
          <w:sz w:val="28"/>
          <w:szCs w:val="28"/>
        </w:rPr>
        <w:t xml:space="preserve">　　</w:t>
      </w:r>
      <w:r w:rsidR="00736D1C" w:rsidRPr="00611A7E">
        <w:rPr>
          <w:rFonts w:ascii="ＭＳ 明朝" w:hAnsi="ＭＳ 明朝" w:hint="eastAsia"/>
          <w:spacing w:val="0"/>
          <w:sz w:val="28"/>
          <w:szCs w:val="28"/>
        </w:rPr>
        <w:t>）</w:t>
      </w:r>
    </w:p>
    <w:p w14:paraId="59F25C74" w14:textId="77777777" w:rsidR="00736D1C" w:rsidRDefault="00736D1C" w:rsidP="00736D1C">
      <w:pPr>
        <w:pStyle w:val="a3"/>
        <w:rPr>
          <w:rFonts w:ascii="ＭＳ 明朝" w:hAnsi="ＭＳ 明朝"/>
          <w:spacing w:val="0"/>
          <w:sz w:val="28"/>
        </w:rPr>
      </w:pPr>
    </w:p>
    <w:p w14:paraId="41D1C6DA" w14:textId="77777777" w:rsidR="00736D1C" w:rsidRPr="00F74A51" w:rsidRDefault="00736D1C" w:rsidP="00736D1C">
      <w:pPr>
        <w:pStyle w:val="a3"/>
        <w:rPr>
          <w:rFonts w:ascii="ＭＳ 明朝" w:hAnsi="ＭＳ 明朝"/>
          <w:spacing w:val="0"/>
          <w:sz w:val="28"/>
        </w:rPr>
      </w:pPr>
      <w:r w:rsidRPr="00E60C36">
        <w:rPr>
          <w:rFonts w:ascii="ＭＳ 明朝" w:hAnsi="ＭＳ 明朝" w:hint="eastAsia"/>
          <w:spacing w:val="0"/>
          <w:sz w:val="22"/>
        </w:rPr>
        <w:t>（</w:t>
      </w:r>
      <w:r>
        <w:rPr>
          <w:rFonts w:ascii="ＭＳ 明朝" w:hAnsi="ＭＳ 明朝" w:hint="eastAsia"/>
          <w:spacing w:val="0"/>
          <w:sz w:val="22"/>
        </w:rPr>
        <w:t>参加種目にそれぞれ</w:t>
      </w:r>
      <w:r w:rsidRPr="00E60C36">
        <w:rPr>
          <w:rFonts w:ascii="ＭＳ 明朝" w:hAnsi="ＭＳ 明朝" w:hint="eastAsia"/>
          <w:spacing w:val="0"/>
          <w:sz w:val="22"/>
        </w:rPr>
        <w:t>○をつけて下さい）</w:t>
      </w:r>
    </w:p>
    <w:p w14:paraId="27C66493" w14:textId="77777777" w:rsidR="00736D1C" w:rsidRPr="0068628B" w:rsidRDefault="00736D1C" w:rsidP="00736D1C">
      <w:pPr>
        <w:pStyle w:val="a3"/>
        <w:spacing w:line="105" w:lineRule="exact"/>
        <w:rPr>
          <w:rFonts w:ascii="ＭＳ ゴシック" w:eastAsia="ＭＳ ゴシック" w:hAnsi="ＭＳ ゴシック"/>
          <w:b/>
        </w:rPr>
      </w:pPr>
    </w:p>
    <w:tbl>
      <w:tblPr>
        <w:tblW w:w="9520" w:type="dxa"/>
        <w:tblInd w:w="7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60"/>
        <w:gridCol w:w="4368"/>
        <w:gridCol w:w="560"/>
        <w:gridCol w:w="4032"/>
      </w:tblGrid>
      <w:tr w:rsidR="00736D1C" w:rsidRPr="0068628B" w14:paraId="66CF0BA4" w14:textId="77777777" w:rsidTr="00DE7F43">
        <w:trPr>
          <w:trHeight w:hRule="exact" w:val="630"/>
        </w:trPr>
        <w:tc>
          <w:tcPr>
            <w:tcW w:w="492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double" w:sz="4" w:space="0" w:color="000000"/>
            </w:tcBorders>
          </w:tcPr>
          <w:p w14:paraId="010D2AE8" w14:textId="77777777" w:rsidR="00736D1C" w:rsidRPr="0068628B" w:rsidRDefault="00736D1C" w:rsidP="00DE7F43">
            <w:pPr>
              <w:pStyle w:val="a3"/>
              <w:spacing w:before="212"/>
              <w:rPr>
                <w:rFonts w:ascii="ＭＳ ゴシック" w:eastAsia="ＭＳ ゴシック" w:hAnsi="ＭＳ ゴシック"/>
                <w:b/>
                <w:sz w:val="24"/>
              </w:rPr>
            </w:pPr>
            <w:r w:rsidRPr="0068628B">
              <w:rPr>
                <w:rFonts w:ascii="ＭＳ ゴシック" w:eastAsia="ＭＳ ゴシック" w:hAnsi="ＭＳ ゴシック"/>
                <w:b/>
                <w:sz w:val="24"/>
              </w:rPr>
              <w:t xml:space="preserve">                 </w:t>
            </w:r>
            <w:r w:rsidRPr="0068628B">
              <w:rPr>
                <w:rFonts w:ascii="ＭＳ ゴシック" w:eastAsia="ＭＳ ゴシック" w:hAnsi="ＭＳ ゴシック" w:hint="eastAsia"/>
                <w:b/>
                <w:sz w:val="24"/>
              </w:rPr>
              <w:t>男   子</w:t>
            </w:r>
          </w:p>
        </w:tc>
        <w:tc>
          <w:tcPr>
            <w:tcW w:w="4592" w:type="dxa"/>
            <w:gridSpan w:val="2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7133AF0A" w14:textId="77777777" w:rsidR="00736D1C" w:rsidRPr="0068628B" w:rsidRDefault="00736D1C" w:rsidP="00DE7F43">
            <w:pPr>
              <w:pStyle w:val="a3"/>
              <w:spacing w:before="212"/>
              <w:rPr>
                <w:rFonts w:ascii="ＭＳ ゴシック" w:eastAsia="ＭＳ ゴシック" w:hAnsi="ＭＳ ゴシック"/>
                <w:b/>
                <w:sz w:val="24"/>
              </w:rPr>
            </w:pPr>
            <w:r w:rsidRPr="0068628B">
              <w:rPr>
                <w:rFonts w:ascii="ＭＳ ゴシック" w:eastAsia="ＭＳ ゴシック" w:hAnsi="ＭＳ ゴシック"/>
                <w:b/>
                <w:sz w:val="24"/>
              </w:rPr>
              <w:t xml:space="preserve">         </w:t>
            </w:r>
            <w:r w:rsidRPr="0068628B">
              <w:rPr>
                <w:rFonts w:ascii="ＭＳ ゴシック" w:eastAsia="ＭＳ ゴシック" w:hAnsi="ＭＳ ゴシック" w:hint="eastAsia"/>
                <w:b/>
                <w:sz w:val="24"/>
              </w:rPr>
              <w:t xml:space="preserve">      女   子</w:t>
            </w:r>
          </w:p>
        </w:tc>
      </w:tr>
      <w:tr w:rsidR="00736D1C" w:rsidRPr="00791F7A" w14:paraId="1D62DC4D" w14:textId="77777777" w:rsidTr="00DE7F43">
        <w:trPr>
          <w:trHeight w:hRule="exact" w:val="630"/>
        </w:trPr>
        <w:tc>
          <w:tcPr>
            <w:tcW w:w="560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FFE8572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１</w:t>
            </w:r>
          </w:p>
        </w:tc>
        <w:tc>
          <w:tcPr>
            <w:tcW w:w="4368" w:type="dxa"/>
            <w:tcBorders>
              <w:top w:val="doub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52522B59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doub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55D35E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１</w:t>
            </w:r>
          </w:p>
        </w:tc>
        <w:tc>
          <w:tcPr>
            <w:tcW w:w="4032" w:type="dxa"/>
            <w:tcBorders>
              <w:top w:val="doub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89A956A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</w:tr>
      <w:tr w:rsidR="00736D1C" w:rsidRPr="00791F7A" w14:paraId="309CFD9A" w14:textId="77777777" w:rsidTr="00DE7F43">
        <w:trPr>
          <w:trHeight w:hRule="exact" w:val="630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4AA32D0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２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406C4249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37B394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２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37F0EC10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</w:tr>
      <w:tr w:rsidR="00736D1C" w:rsidRPr="00791F7A" w14:paraId="74645E2D" w14:textId="77777777" w:rsidTr="00DE7F43">
        <w:trPr>
          <w:trHeight w:hRule="exact" w:val="630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1B9C3FB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３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1EA02F28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3DC323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３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1673D2A2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</w:tr>
      <w:tr w:rsidR="00736D1C" w:rsidRPr="00791F7A" w14:paraId="10C5B7ED" w14:textId="77777777" w:rsidTr="00DE7F43">
        <w:trPr>
          <w:trHeight w:hRule="exact" w:val="630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7DE693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４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7E03638D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0F035E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４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520123C2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</w:tr>
      <w:tr w:rsidR="00736D1C" w:rsidRPr="00791F7A" w14:paraId="602B8243" w14:textId="77777777" w:rsidTr="00DE7F43">
        <w:trPr>
          <w:trHeight w:hRule="exact" w:val="630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C2DA889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５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4EA75467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5DDBF2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５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1FCB954E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</w:tr>
      <w:tr w:rsidR="00736D1C" w:rsidRPr="00791F7A" w14:paraId="5521ADFE" w14:textId="77777777" w:rsidTr="00DE7F43">
        <w:trPr>
          <w:trHeight w:hRule="exact" w:val="630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03135A3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６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7AE353E7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16ACC4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６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46EEE05A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</w:tr>
      <w:tr w:rsidR="00736D1C" w:rsidRPr="00791F7A" w14:paraId="0C32C282" w14:textId="77777777" w:rsidTr="00DE7F43">
        <w:trPr>
          <w:trHeight w:hRule="exact" w:val="632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1CC630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７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52EBDBE7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601D29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７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2B4B8B7B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</w:tr>
      <w:tr w:rsidR="00736D1C" w:rsidRPr="00791F7A" w14:paraId="23359154" w14:textId="77777777" w:rsidTr="00DE7F43">
        <w:trPr>
          <w:trHeight w:hRule="exact" w:val="634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25C9A05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８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058D6C6A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84D3A2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８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0BB7BF61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</w:tr>
      <w:tr w:rsidR="00736D1C" w:rsidRPr="00791F7A" w14:paraId="0FFB0764" w14:textId="77777777" w:rsidTr="00DE7F43">
        <w:trPr>
          <w:trHeight w:hRule="exact" w:val="634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91519FB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９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1992A38E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992B3F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sz w:val="24"/>
                <w:szCs w:val="24"/>
              </w:rPr>
              <w:t xml:space="preserve"> </w:t>
            </w:r>
            <w:r w:rsidRPr="00791F7A">
              <w:rPr>
                <w:rFonts w:hint="eastAsia"/>
                <w:sz w:val="24"/>
                <w:szCs w:val="24"/>
              </w:rPr>
              <w:t>９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741CCD40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</w:tr>
      <w:tr w:rsidR="00736D1C" w:rsidRPr="00791F7A" w14:paraId="00A36F75" w14:textId="77777777" w:rsidTr="00DE7F43">
        <w:trPr>
          <w:trHeight w:hRule="exact" w:val="634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C57339D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rFonts w:hint="eastAsia"/>
                <w:sz w:val="24"/>
                <w:szCs w:val="24"/>
              </w:rPr>
              <w:t>１０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2863CEED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06191D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rFonts w:hint="eastAsia"/>
                <w:sz w:val="24"/>
                <w:szCs w:val="24"/>
              </w:rPr>
              <w:t>１０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3CFE3E29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</w:tr>
      <w:tr w:rsidR="00736D1C" w:rsidRPr="00791F7A" w14:paraId="4BC79BC6" w14:textId="77777777" w:rsidTr="00DE7F43">
        <w:trPr>
          <w:trHeight w:hRule="exact" w:val="634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F796B3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rFonts w:hint="eastAsia"/>
                <w:sz w:val="24"/>
                <w:szCs w:val="24"/>
              </w:rPr>
              <w:t>１１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6D5D1789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5CC531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rFonts w:hint="eastAsia"/>
                <w:sz w:val="24"/>
                <w:szCs w:val="24"/>
              </w:rPr>
              <w:t>１１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2D059F93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</w:tr>
      <w:tr w:rsidR="00736D1C" w:rsidRPr="00791F7A" w14:paraId="0CCD01FB" w14:textId="77777777" w:rsidTr="00DE7F43">
        <w:trPr>
          <w:trHeight w:hRule="exact" w:val="634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3AFDECF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rFonts w:hint="eastAsia"/>
                <w:sz w:val="24"/>
                <w:szCs w:val="24"/>
              </w:rPr>
              <w:t>１２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4D0389E8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CE79E7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rFonts w:hint="eastAsia"/>
                <w:sz w:val="24"/>
                <w:szCs w:val="24"/>
              </w:rPr>
              <w:t>１２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5B27469E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</w:tr>
      <w:tr w:rsidR="00736D1C" w:rsidRPr="00791F7A" w14:paraId="7B923892" w14:textId="77777777" w:rsidTr="00DE7F43">
        <w:trPr>
          <w:trHeight w:hRule="exact" w:val="634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FD1A0D9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rFonts w:hint="eastAsia"/>
                <w:sz w:val="24"/>
                <w:szCs w:val="24"/>
              </w:rPr>
              <w:t>１３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1814742F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32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B9F043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rFonts w:hint="eastAsia"/>
                <w:sz w:val="24"/>
                <w:szCs w:val="24"/>
              </w:rPr>
              <w:t>１３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6F43153A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</w:tr>
      <w:tr w:rsidR="00736D1C" w:rsidRPr="00791F7A" w14:paraId="6C1A331A" w14:textId="77777777" w:rsidTr="00DE7F43">
        <w:trPr>
          <w:trHeight w:hRule="exact" w:val="634"/>
        </w:trPr>
        <w:tc>
          <w:tcPr>
            <w:tcW w:w="56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3912576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rFonts w:hint="eastAsia"/>
                <w:sz w:val="24"/>
                <w:szCs w:val="24"/>
              </w:rPr>
              <w:t>１</w:t>
            </w:r>
            <w:r>
              <w:rPr>
                <w:rFonts w:hint="eastAsia"/>
                <w:sz w:val="24"/>
                <w:szCs w:val="24"/>
              </w:rPr>
              <w:t>４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12" w:space="0" w:color="000000"/>
              <w:right w:val="double" w:sz="4" w:space="0" w:color="000000"/>
            </w:tcBorders>
          </w:tcPr>
          <w:p w14:paraId="6256F369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3CC4F14A" w14:textId="77777777" w:rsidR="00736D1C" w:rsidRPr="00791F7A" w:rsidRDefault="00736D1C" w:rsidP="00DE7F43">
            <w:pPr>
              <w:pStyle w:val="a3"/>
              <w:spacing w:before="212"/>
              <w:rPr>
                <w:sz w:val="24"/>
                <w:szCs w:val="24"/>
              </w:rPr>
            </w:pPr>
            <w:r w:rsidRPr="00791F7A">
              <w:rPr>
                <w:rFonts w:hint="eastAsia"/>
                <w:sz w:val="24"/>
                <w:szCs w:val="24"/>
              </w:rPr>
              <w:t>１</w:t>
            </w:r>
            <w:r>
              <w:rPr>
                <w:rFonts w:hint="eastAsia"/>
                <w:sz w:val="24"/>
                <w:szCs w:val="24"/>
              </w:rPr>
              <w:t>４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6A697E2B" w14:textId="77777777" w:rsidR="00736D1C" w:rsidRPr="00791F7A" w:rsidRDefault="00736D1C" w:rsidP="00DE7F43">
            <w:pPr>
              <w:pStyle w:val="a3"/>
              <w:spacing w:before="212"/>
              <w:jc w:val="center"/>
              <w:rPr>
                <w:sz w:val="24"/>
                <w:szCs w:val="24"/>
              </w:rPr>
            </w:pPr>
          </w:p>
        </w:tc>
      </w:tr>
    </w:tbl>
    <w:p w14:paraId="44275379" w14:textId="77777777" w:rsidR="00736D1C" w:rsidRPr="00791F7A" w:rsidRDefault="00736D1C" w:rsidP="00736D1C">
      <w:pPr>
        <w:pStyle w:val="a3"/>
        <w:rPr>
          <w:sz w:val="24"/>
          <w:szCs w:val="24"/>
        </w:rPr>
      </w:pPr>
    </w:p>
    <w:p w14:paraId="33BA1982" w14:textId="470567B3" w:rsidR="00736D1C" w:rsidRPr="0068628B" w:rsidRDefault="00736D1C" w:rsidP="00736D1C">
      <w:pPr>
        <w:pStyle w:val="a3"/>
        <w:rPr>
          <w:rFonts w:ascii="ＭＳ ゴシック" w:eastAsia="ＭＳ ゴシック" w:hAnsi="ＭＳ ゴシック"/>
          <w:b/>
          <w:sz w:val="24"/>
        </w:rPr>
      </w:pPr>
      <w:r>
        <w:t xml:space="preserve">     </w:t>
      </w:r>
      <w:r w:rsidRPr="0068628B">
        <w:rPr>
          <w:rFonts w:ascii="ＭＳ ゴシック" w:eastAsia="ＭＳ ゴシック" w:hAnsi="ＭＳ ゴシック" w:hint="eastAsia"/>
          <w:b/>
          <w:sz w:val="24"/>
        </w:rPr>
        <w:t xml:space="preserve">参加料  </w:t>
      </w:r>
      <w:r w:rsidR="009830DC">
        <w:rPr>
          <w:rFonts w:ascii="ＭＳ ゴシック" w:eastAsia="ＭＳ ゴシック" w:hAnsi="ＭＳ ゴシック" w:hint="eastAsia"/>
          <w:b/>
          <w:sz w:val="24"/>
        </w:rPr>
        <w:t>８</w:t>
      </w:r>
      <w:r>
        <w:rPr>
          <w:rFonts w:ascii="ＭＳ ゴシック" w:eastAsia="ＭＳ ゴシック" w:hAnsi="ＭＳ ゴシック" w:hint="eastAsia"/>
          <w:b/>
          <w:sz w:val="24"/>
        </w:rPr>
        <w:t>００</w:t>
      </w:r>
      <w:r w:rsidRPr="0068628B">
        <w:rPr>
          <w:rFonts w:ascii="ＭＳ ゴシック" w:eastAsia="ＭＳ ゴシック" w:hAnsi="ＭＳ ゴシック" w:hint="eastAsia"/>
          <w:b/>
          <w:sz w:val="24"/>
        </w:rPr>
        <w:t>円 ×</w:t>
      </w:r>
      <w:r>
        <w:rPr>
          <w:rFonts w:ascii="ＭＳ ゴシック" w:eastAsia="ＭＳ ゴシック" w:hAnsi="ＭＳ ゴシック" w:hint="eastAsia"/>
          <w:b/>
          <w:sz w:val="24"/>
        </w:rPr>
        <w:t xml:space="preserve">  　　</w:t>
      </w:r>
      <w:r w:rsidRPr="0068628B">
        <w:rPr>
          <w:rFonts w:ascii="ＭＳ ゴシック" w:eastAsia="ＭＳ ゴシック" w:hAnsi="ＭＳ ゴシック" w:hint="eastAsia"/>
          <w:b/>
          <w:sz w:val="24"/>
        </w:rPr>
        <w:t xml:space="preserve"> 人  ＝  </w:t>
      </w:r>
      <w:r>
        <w:rPr>
          <w:rFonts w:ascii="ＭＳ ゴシック" w:eastAsia="ＭＳ ゴシック" w:hAnsi="ＭＳ ゴシック" w:hint="eastAsia"/>
          <w:b/>
          <w:sz w:val="24"/>
        </w:rPr>
        <w:t xml:space="preserve">　　　　　　　</w:t>
      </w:r>
      <w:r w:rsidRPr="0068628B">
        <w:rPr>
          <w:rFonts w:ascii="ＭＳ ゴシック" w:eastAsia="ＭＳ ゴシック" w:hAnsi="ＭＳ ゴシック" w:hint="eastAsia"/>
          <w:b/>
          <w:sz w:val="24"/>
        </w:rPr>
        <w:t xml:space="preserve">    円</w:t>
      </w:r>
    </w:p>
    <w:p w14:paraId="05714DD2" w14:textId="77777777" w:rsidR="00736D1C" w:rsidRPr="0068628B" w:rsidRDefault="00736D1C" w:rsidP="00736D1C">
      <w:pPr>
        <w:pStyle w:val="a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9F76756" wp14:editId="434417BF">
                <wp:simplePos x="0" y="0"/>
                <wp:positionH relativeFrom="column">
                  <wp:posOffset>274955</wp:posOffset>
                </wp:positionH>
                <wp:positionV relativeFrom="paragraph">
                  <wp:posOffset>107315</wp:posOffset>
                </wp:positionV>
                <wp:extent cx="5334000" cy="0"/>
                <wp:effectExtent l="8255" t="12065" r="10795" b="6985"/>
                <wp:wrapNone/>
                <wp:docPr id="4" name="直線矢印コネク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B9B5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left:0;text-align:left;margin-left:21.65pt;margin-top:8.45pt;width:420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"/>
            </w:pict>
          </mc:Fallback>
        </mc:AlternateContent>
      </w:r>
    </w:p>
    <w:p w14:paraId="66C3309A" w14:textId="77777777" w:rsidR="002511C8" w:rsidRPr="00736D1C" w:rsidRDefault="002511C8" w:rsidP="000F0E93">
      <w:pPr>
        <w:pStyle w:val="a3"/>
        <w:rPr>
          <w:rFonts w:ascii="ＭＳ ゴシック" w:eastAsia="ＭＳ ゴシック" w:hAnsi="ＭＳ ゴシック" w:cs="Times New Roman"/>
          <w:b/>
          <w:spacing w:val="3"/>
          <w:sz w:val="22"/>
          <w:szCs w:val="22"/>
        </w:rPr>
      </w:pPr>
    </w:p>
    <w:p w14:paraId="692C7070" w14:textId="77777777" w:rsidR="002511C8" w:rsidRDefault="002511C8" w:rsidP="000F0E93">
      <w:pPr>
        <w:pStyle w:val="a3"/>
        <w:rPr>
          <w:rFonts w:ascii="ＭＳ ゴシック" w:eastAsia="ＭＳ ゴシック" w:hAnsi="ＭＳ ゴシック" w:cs="Times New Roman"/>
          <w:spacing w:val="3"/>
          <w:sz w:val="22"/>
          <w:szCs w:val="22"/>
        </w:rPr>
      </w:pPr>
    </w:p>
    <w:p w14:paraId="68E2797D" w14:textId="77777777" w:rsidR="003C7AEA" w:rsidRPr="00545214" w:rsidRDefault="003C7AEA" w:rsidP="00023EC4">
      <w:pPr>
        <w:pStyle w:val="a3"/>
        <w:rPr>
          <w:rFonts w:ascii="ＭＳ ゴシック" w:eastAsia="ＭＳ ゴシック" w:hAnsi="ＭＳ ゴシック"/>
          <w:spacing w:val="0"/>
          <w:sz w:val="24"/>
          <w:u w:val="single"/>
        </w:rPr>
      </w:pPr>
    </w:p>
    <w:sectPr w:rsidR="003C7AEA" w:rsidRPr="00545214" w:rsidSect="000A4A25">
      <w:pgSz w:w="11906" w:h="16838"/>
      <w:pgMar w:top="1418" w:right="1247" w:bottom="567" w:left="124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37496" w14:textId="77777777" w:rsidR="00854418" w:rsidRDefault="00854418" w:rsidP="00A03C93">
      <w:r>
        <w:separator/>
      </w:r>
    </w:p>
  </w:endnote>
  <w:endnote w:type="continuationSeparator" w:id="0">
    <w:p w14:paraId="2668BF0D" w14:textId="77777777" w:rsidR="00854418" w:rsidRDefault="00854418" w:rsidP="00A0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698B7" w14:textId="77777777" w:rsidR="00854418" w:rsidRDefault="00854418" w:rsidP="00A03C93">
      <w:r>
        <w:separator/>
      </w:r>
    </w:p>
  </w:footnote>
  <w:footnote w:type="continuationSeparator" w:id="0">
    <w:p w14:paraId="4B61D4FD" w14:textId="77777777" w:rsidR="00854418" w:rsidRDefault="00854418" w:rsidP="00A03C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D5F"/>
    <w:rsid w:val="00020795"/>
    <w:rsid w:val="00023EC4"/>
    <w:rsid w:val="00046601"/>
    <w:rsid w:val="000A4A25"/>
    <w:rsid w:val="000F0E93"/>
    <w:rsid w:val="000F1DF4"/>
    <w:rsid w:val="0013055A"/>
    <w:rsid w:val="00203C6B"/>
    <w:rsid w:val="002511C8"/>
    <w:rsid w:val="00291EDA"/>
    <w:rsid w:val="002A7CD1"/>
    <w:rsid w:val="002B469F"/>
    <w:rsid w:val="002F149D"/>
    <w:rsid w:val="003467CB"/>
    <w:rsid w:val="00393234"/>
    <w:rsid w:val="003C7AEA"/>
    <w:rsid w:val="004114D7"/>
    <w:rsid w:val="00412F6A"/>
    <w:rsid w:val="004207F2"/>
    <w:rsid w:val="00496D28"/>
    <w:rsid w:val="004A3C4B"/>
    <w:rsid w:val="004B0AFB"/>
    <w:rsid w:val="004B14F4"/>
    <w:rsid w:val="00534965"/>
    <w:rsid w:val="00545214"/>
    <w:rsid w:val="0055681F"/>
    <w:rsid w:val="005C4893"/>
    <w:rsid w:val="006013D7"/>
    <w:rsid w:val="00611A7E"/>
    <w:rsid w:val="006421D0"/>
    <w:rsid w:val="00677356"/>
    <w:rsid w:val="006C7A8D"/>
    <w:rsid w:val="00707420"/>
    <w:rsid w:val="00736D1C"/>
    <w:rsid w:val="00757FEB"/>
    <w:rsid w:val="007701E0"/>
    <w:rsid w:val="007963DD"/>
    <w:rsid w:val="007C62C3"/>
    <w:rsid w:val="00851320"/>
    <w:rsid w:val="00854418"/>
    <w:rsid w:val="008909CA"/>
    <w:rsid w:val="008C361D"/>
    <w:rsid w:val="008D3A7A"/>
    <w:rsid w:val="00901B35"/>
    <w:rsid w:val="0092673F"/>
    <w:rsid w:val="00951E24"/>
    <w:rsid w:val="00974491"/>
    <w:rsid w:val="009830DC"/>
    <w:rsid w:val="00994741"/>
    <w:rsid w:val="009A66C5"/>
    <w:rsid w:val="009B347C"/>
    <w:rsid w:val="009D66C4"/>
    <w:rsid w:val="00A03C93"/>
    <w:rsid w:val="00A0524E"/>
    <w:rsid w:val="00AA106B"/>
    <w:rsid w:val="00AC0A10"/>
    <w:rsid w:val="00AF6FFD"/>
    <w:rsid w:val="00B64789"/>
    <w:rsid w:val="00B71D5F"/>
    <w:rsid w:val="00B76732"/>
    <w:rsid w:val="00B80A55"/>
    <w:rsid w:val="00B87BF9"/>
    <w:rsid w:val="00B927F9"/>
    <w:rsid w:val="00BB315C"/>
    <w:rsid w:val="00BC34EF"/>
    <w:rsid w:val="00C02545"/>
    <w:rsid w:val="00C31373"/>
    <w:rsid w:val="00C73E0D"/>
    <w:rsid w:val="00CC4B14"/>
    <w:rsid w:val="00CE7006"/>
    <w:rsid w:val="00D0159C"/>
    <w:rsid w:val="00D25F48"/>
    <w:rsid w:val="00D6087D"/>
    <w:rsid w:val="00D76363"/>
    <w:rsid w:val="00D9274F"/>
    <w:rsid w:val="00D93B05"/>
    <w:rsid w:val="00DA7D9E"/>
    <w:rsid w:val="00DF0D3B"/>
    <w:rsid w:val="00DF3739"/>
    <w:rsid w:val="00E96F9E"/>
    <w:rsid w:val="00EA3770"/>
    <w:rsid w:val="00EA43F1"/>
    <w:rsid w:val="00EC23C9"/>
    <w:rsid w:val="00F66918"/>
    <w:rsid w:val="00FA4D67"/>
    <w:rsid w:val="00FD7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C93D82"/>
  <w15:docId w15:val="{0444BEBE-8867-4105-AB88-78BA3B49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7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76732"/>
    <w:pPr>
      <w:widowControl w:val="0"/>
      <w:wordWrap w:val="0"/>
      <w:autoSpaceDE w:val="0"/>
      <w:autoSpaceDN w:val="0"/>
      <w:adjustRightInd w:val="0"/>
      <w:spacing w:line="323" w:lineRule="exact"/>
      <w:jc w:val="both"/>
    </w:pPr>
    <w:rPr>
      <w:rFonts w:ascii="Times New Roman" w:hAnsi="Times New Roman" w:cs="ＭＳ 明朝"/>
      <w:spacing w:val="6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A03C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3C93"/>
  </w:style>
  <w:style w:type="paragraph" w:styleId="a6">
    <w:name w:val="footer"/>
    <w:basedOn w:val="a"/>
    <w:link w:val="a7"/>
    <w:uiPriority w:val="99"/>
    <w:unhideWhenUsed/>
    <w:rsid w:val="00A03C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3C93"/>
  </w:style>
  <w:style w:type="paragraph" w:styleId="a8">
    <w:name w:val="Balloon Text"/>
    <w:basedOn w:val="a"/>
    <w:link w:val="a9"/>
    <w:uiPriority w:val="99"/>
    <w:semiHidden/>
    <w:unhideWhenUsed/>
    <w:rsid w:val="00B927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927F9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E96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21331;&#29699;&#21332;&#20250;\H26&#12288;&#21331;&#29699;&#21332;&#20250;&#25991;&#26360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23B75-9865-457D-819E-EFFB11AF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44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12</cp:revision>
  <cp:lastPrinted>2019-01-10T01:38:00Z</cp:lastPrinted>
  <dcterms:created xsi:type="dcterms:W3CDTF">2022-04-19T03:34:00Z</dcterms:created>
  <dcterms:modified xsi:type="dcterms:W3CDTF">2026-03-24T11:46:00Z</dcterms:modified>
</cp:coreProperties>
</file>